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AFAF45" w14:textId="77777777" w:rsidR="008A2600" w:rsidRDefault="008A2600" w:rsidP="008A260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SCOS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d.1411)</w:t>
      </w:r>
    </w:p>
    <w:p w14:paraId="72E3BA50" w14:textId="77777777" w:rsidR="008A2600" w:rsidRDefault="008A2600" w:rsidP="008A260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256F7D82" w14:textId="77777777" w:rsidR="008A2600" w:rsidRDefault="008A2600" w:rsidP="008A260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12EB42D" w14:textId="77777777" w:rsidR="008A2600" w:rsidRDefault="008A2600" w:rsidP="008A260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7C2F4EB" w14:textId="77777777" w:rsidR="008A2600" w:rsidRDefault="008A2600" w:rsidP="008A260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Jun.</w:t>
      </w:r>
      <w:r>
        <w:rPr>
          <w:rFonts w:ascii="Times New Roman" w:hAnsi="Times New Roman" w:cs="Times New Roman"/>
          <w:sz w:val="24"/>
          <w:szCs w:val="24"/>
        </w:rPr>
        <w:tab/>
        <w:t>1411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4D3ABBA7" w14:textId="77777777" w:rsidR="008A2600" w:rsidRDefault="008A2600" w:rsidP="008A2600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p.255)</w:t>
      </w:r>
    </w:p>
    <w:p w14:paraId="613DDF2A" w14:textId="77777777" w:rsidR="008A2600" w:rsidRDefault="008A2600" w:rsidP="008A260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Jul.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1DA744DF" w14:textId="77777777" w:rsidR="008A2600" w:rsidRDefault="008A2600" w:rsidP="008A260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509E718" w14:textId="77777777" w:rsidR="008A2600" w:rsidRDefault="008A2600" w:rsidP="008A260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7F35384" w14:textId="77777777" w:rsidR="008A2600" w:rsidRDefault="008A2600" w:rsidP="008A260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January 2023</w:t>
      </w:r>
    </w:p>
    <w:p w14:paraId="69F3A24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0237F" w14:textId="77777777" w:rsidR="008A2600" w:rsidRDefault="008A2600" w:rsidP="009139A6">
      <w:r>
        <w:separator/>
      </w:r>
    </w:p>
  </w:endnote>
  <w:endnote w:type="continuationSeparator" w:id="0">
    <w:p w14:paraId="163432AC" w14:textId="77777777" w:rsidR="008A2600" w:rsidRDefault="008A260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C33A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065A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2502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A5765B" w14:textId="77777777" w:rsidR="008A2600" w:rsidRDefault="008A2600" w:rsidP="009139A6">
      <w:r>
        <w:separator/>
      </w:r>
    </w:p>
  </w:footnote>
  <w:footnote w:type="continuationSeparator" w:id="0">
    <w:p w14:paraId="676F0489" w14:textId="77777777" w:rsidR="008A2600" w:rsidRDefault="008A260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DF9C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5C4D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A5E8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600"/>
    <w:rsid w:val="000666E0"/>
    <w:rsid w:val="002510B7"/>
    <w:rsid w:val="005C130B"/>
    <w:rsid w:val="00826F5C"/>
    <w:rsid w:val="008A2600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404100"/>
  <w15:chartTrackingRefBased/>
  <w15:docId w15:val="{7D83F938-102F-4CC0-ADD3-5A9B31317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2600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2023-03-07T13:59:00Z</dcterms:created>
  <dcterms:modified xsi:type="dcterms:W3CDTF">2023-03-07T13:59:00Z</dcterms:modified>
</cp:coreProperties>
</file>